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Barnsley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Barnsley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Barnsley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Barnsley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Barnsley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Barnsley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Barnsley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Barnsley is estimated to be </w:t>
      </w:r>
      <w:r w:rsidRPr="00773DF7">
        <w:rPr>
          <w:rFonts w:ascii="Libre Franklin Light" w:eastAsia="Times New Roman" w:hAnsi="Libre Franklin Light" w:cs="Calibri Light"/>
          <w:b/>
          <w:bCs/>
          <w:color w:val="C45911" w:themeColor="accent2" w:themeShade="BF"/>
        </w:rPr>
        <w:t xml:space="preserve">£4,320,592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Barnsley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Barnsley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Barnsley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Barnsley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rns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Barnsley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rns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Barnsley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Barnsley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rns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Barnsley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Barnsley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Barnsley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Barnsley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Barnsley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Barnsley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£4,320,592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Barnsley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£70,375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£1,455,402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£104,260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£29,323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£53,759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£2,607,473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£4,320,592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Barnsley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Barnsley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Barnsley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Barnsley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Barnsley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Barnsley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Barnsley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Barnsley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272F33C-F3BD-4427-96E5-707912F5D55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